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F70" w:rsidRDefault="008D2F70" w:rsidP="00CE6712">
      <w:pPr>
        <w:pStyle w:val="Heading1"/>
        <w:rPr>
          <w:b/>
        </w:rPr>
      </w:pPr>
    </w:p>
    <w:p w:rsidR="008D2F70" w:rsidRDefault="008D2F70" w:rsidP="00814652">
      <w:pPr>
        <w:pStyle w:val="Heading1"/>
        <w:rPr>
          <w:b/>
          <w:lang w:val="ru-RU"/>
        </w:rPr>
      </w:pPr>
      <w:r w:rsidRPr="0068583E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8D2F70" w:rsidRDefault="008D2F70" w:rsidP="00CE6712">
      <w:pPr>
        <w:pStyle w:val="Heading1"/>
        <w:jc w:val="left"/>
        <w:rPr>
          <w:b/>
          <w:lang w:val="ru-RU"/>
        </w:rPr>
      </w:pPr>
    </w:p>
    <w:p w:rsidR="008D2F70" w:rsidRDefault="008D2F70" w:rsidP="00B0681B">
      <w:pPr>
        <w:pStyle w:val="Heading1"/>
        <w:jc w:val="left"/>
      </w:pPr>
    </w:p>
    <w:p w:rsidR="008D2F70" w:rsidRDefault="008D2F70" w:rsidP="00CE671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8D2F70" w:rsidRDefault="008D2F70" w:rsidP="00CE6712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8D2F70" w:rsidRPr="00541AF3" w:rsidRDefault="008D2F70" w:rsidP="00CE6712">
      <w:pPr>
        <w:jc w:val="center"/>
        <w:rPr>
          <w:b/>
          <w:sz w:val="28"/>
        </w:rPr>
      </w:pPr>
    </w:p>
    <w:p w:rsidR="008D2F70" w:rsidRDefault="008D2F70" w:rsidP="00CE6712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8D2F70" w:rsidRPr="001644A9" w:rsidRDefault="008D2F70" w:rsidP="00CE6712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8D2F70" w:rsidRDefault="008D2F70" w:rsidP="00CE6712">
      <w:pPr>
        <w:jc w:val="center"/>
        <w:rPr>
          <w:b/>
          <w:sz w:val="28"/>
          <w:lang w:val="uk-UA"/>
        </w:rPr>
      </w:pPr>
    </w:p>
    <w:p w:rsidR="008D2F70" w:rsidRPr="00690794" w:rsidRDefault="008D2F70" w:rsidP="00CE6712">
      <w:pPr>
        <w:jc w:val="both"/>
        <w:rPr>
          <w:sz w:val="28"/>
          <w:lang w:val="uk-UA"/>
        </w:rPr>
      </w:pPr>
      <w:r>
        <w:rPr>
          <w:sz w:val="28"/>
          <w:lang w:val="uk-UA"/>
        </w:rPr>
        <w:t>13</w:t>
      </w:r>
      <w:bookmarkStart w:id="0" w:name="_GoBack"/>
      <w:bookmarkEnd w:id="0"/>
      <w:r>
        <w:rPr>
          <w:sz w:val="28"/>
          <w:lang w:val="uk-UA"/>
        </w:rPr>
        <w:t xml:space="preserve"> жовтня 2021року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№ 274 -к</w:t>
      </w:r>
    </w:p>
    <w:p w:rsidR="008D2F70" w:rsidRPr="001C3BC8" w:rsidRDefault="008D2F70" w:rsidP="00CE6712">
      <w:pPr>
        <w:pStyle w:val="Title"/>
        <w:rPr>
          <w:lang w:val="uk-UA"/>
        </w:rPr>
      </w:pPr>
    </w:p>
    <w:p w:rsidR="008D2F70" w:rsidRDefault="008D2F70" w:rsidP="00B0681B">
      <w:pPr>
        <w:spacing w:line="276" w:lineRule="auto"/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прийняття </w:t>
      </w:r>
      <w:r>
        <w:rPr>
          <w:b/>
          <w:sz w:val="28"/>
          <w:lang w:val="uk-UA"/>
        </w:rPr>
        <w:t>НАУМОВА Анатолія</w:t>
      </w:r>
    </w:p>
    <w:p w:rsidR="008D2F70" w:rsidRDefault="008D2F70" w:rsidP="00814652">
      <w:pPr>
        <w:spacing w:line="276" w:lineRule="auto"/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на роботу </w:t>
      </w:r>
      <w:r>
        <w:rPr>
          <w:b/>
          <w:sz w:val="28"/>
          <w:lang w:val="uk-UA"/>
        </w:rPr>
        <w:t>за сумісництвом</w:t>
      </w:r>
    </w:p>
    <w:p w:rsidR="008D2F70" w:rsidRPr="00814652" w:rsidRDefault="008D2F70" w:rsidP="00814652">
      <w:pPr>
        <w:spacing w:line="276" w:lineRule="auto"/>
        <w:jc w:val="center"/>
        <w:rPr>
          <w:sz w:val="28"/>
          <w:lang w:val="uk-UA"/>
        </w:rPr>
      </w:pPr>
    </w:p>
    <w:p w:rsidR="008D2F70" w:rsidRPr="00814652" w:rsidRDefault="008D2F70" w:rsidP="00814652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пунктів 7, 20 частини 4 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статті 21, пункту 3 частини 1 статті 23, пункту 3 части 1 статті 24  Кодексу законів про працю України, </w:t>
      </w:r>
      <w:r>
        <w:rPr>
          <w:sz w:val="28"/>
          <w:lang w:val="uk-UA"/>
        </w:rPr>
        <w:t xml:space="preserve"> Постанови Кабінету Міністрів України від 3 квітня 1993 року №245 «Про роботу за сумісництвом працівників державних підприємств, установ і організацій», розглянувши</w:t>
      </w:r>
      <w:r w:rsidRPr="00814652">
        <w:rPr>
          <w:sz w:val="28"/>
          <w:lang w:val="uk-UA"/>
        </w:rPr>
        <w:t xml:space="preserve"> заяв</w:t>
      </w:r>
      <w:r>
        <w:rPr>
          <w:sz w:val="28"/>
          <w:lang w:val="uk-UA"/>
        </w:rPr>
        <w:t>уНаумова А.С.</w:t>
      </w:r>
      <w:r w:rsidRPr="00814652">
        <w:rPr>
          <w:sz w:val="28"/>
          <w:lang w:val="uk-UA"/>
        </w:rPr>
        <w:t>:</w:t>
      </w:r>
    </w:p>
    <w:p w:rsidR="008D2F70" w:rsidRDefault="008D2F70" w:rsidP="00814652">
      <w:pPr>
        <w:pStyle w:val="BodyText"/>
        <w:spacing w:line="276" w:lineRule="auto"/>
        <w:ind w:firstLine="360"/>
      </w:pPr>
      <w:r>
        <w:t>1. ПРИЙНЯТИ НАУМОВА Анатолія Сергійовича,  на роботу за сумісництвом опалювачем   міської ради  з 20 жовтня</w:t>
      </w:r>
      <w:r>
        <w:rPr>
          <w:lang w:val="ru-RU"/>
        </w:rPr>
        <w:t xml:space="preserve"> 2021 року до закінчення строку опалювального сезону.</w:t>
      </w:r>
    </w:p>
    <w:p w:rsidR="008D2F70" w:rsidRDefault="008D2F70" w:rsidP="00814652">
      <w:pPr>
        <w:pStyle w:val="BodyText"/>
        <w:spacing w:line="276" w:lineRule="auto"/>
        <w:ind w:firstLine="360"/>
      </w:pPr>
      <w:r>
        <w:t>2. УКЛАСТИ контракт з НАУМОВИМ А.С. з 20 жовтня 2021 року до закінчення опалювального сезону.</w:t>
      </w:r>
    </w:p>
    <w:p w:rsidR="008D2F70" w:rsidRDefault="008D2F70" w:rsidP="00814652">
      <w:pPr>
        <w:pStyle w:val="BodyText"/>
        <w:spacing w:line="276" w:lineRule="auto"/>
        <w:ind w:firstLine="360"/>
      </w:pPr>
      <w:r>
        <w:t>3. Встановити посадовий оклад згідно штатного розпису</w:t>
      </w:r>
      <w:r>
        <w:rPr>
          <w:lang w:val="ru-RU"/>
        </w:rPr>
        <w:t xml:space="preserve"> у розмірі</w:t>
      </w:r>
      <w:r>
        <w:t>0,5 ставки.</w:t>
      </w:r>
    </w:p>
    <w:p w:rsidR="008D2F70" w:rsidRPr="00C86D81" w:rsidRDefault="008D2F70" w:rsidP="00E01777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>
        <w:rPr>
          <w:sz w:val="28"/>
        </w:rPr>
        <w:t>. Контроль за виконаннямданогорозпорядження</w:t>
      </w:r>
      <w:r>
        <w:rPr>
          <w:sz w:val="28"/>
          <w:lang w:val="uk-UA"/>
        </w:rPr>
        <w:t>покладаю  на першого заступника міського голови Бахчеван Т.</w:t>
      </w:r>
    </w:p>
    <w:p w:rsidR="008D2F70" w:rsidRDefault="008D2F70" w:rsidP="00CE6712">
      <w:pPr>
        <w:pStyle w:val="Heading2"/>
        <w:rPr>
          <w:b w:val="0"/>
          <w:sz w:val="28"/>
          <w:szCs w:val="28"/>
          <w:lang w:val="uk-UA"/>
        </w:rPr>
      </w:pPr>
    </w:p>
    <w:p w:rsidR="008D2F70" w:rsidRPr="00814652" w:rsidRDefault="008D2F70" w:rsidP="00CE6712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Арцизькийміський голова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814652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  <w:lang w:val="uk-UA"/>
        </w:rPr>
        <w:t>ергій</w:t>
      </w:r>
      <w:r w:rsidRPr="00814652">
        <w:rPr>
          <w:b w:val="0"/>
          <w:sz w:val="28"/>
          <w:szCs w:val="28"/>
        </w:rPr>
        <w:t>ПАРПУЛАНСЬКИЙ</w:t>
      </w:r>
    </w:p>
    <w:p w:rsidR="008D2F70" w:rsidRDefault="008D2F70" w:rsidP="00CE6712">
      <w:pPr>
        <w:rPr>
          <w:lang w:val="uk-UA"/>
        </w:rPr>
      </w:pPr>
    </w:p>
    <w:p w:rsidR="008D2F70" w:rsidRDefault="008D2F70" w:rsidP="00CE6712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Анатолій  НАУМОВ</w:t>
      </w:r>
    </w:p>
    <w:p w:rsidR="008D2F70" w:rsidRPr="00C65763" w:rsidRDefault="008D2F70" w:rsidP="00CE6712">
      <w:pPr>
        <w:rPr>
          <w:lang w:val="uk-UA"/>
        </w:rPr>
      </w:pPr>
    </w:p>
    <w:p w:rsidR="008D2F70" w:rsidRDefault="008D2F70">
      <w:pPr>
        <w:rPr>
          <w:lang w:val="uk-UA"/>
        </w:rPr>
      </w:pPr>
    </w:p>
    <w:p w:rsidR="008D2F70" w:rsidRDefault="008D2F70">
      <w:pPr>
        <w:rPr>
          <w:lang w:val="uk-UA"/>
        </w:rPr>
      </w:pPr>
    </w:p>
    <w:p w:rsidR="008D2F70" w:rsidRDefault="008D2F70">
      <w:pPr>
        <w:rPr>
          <w:lang w:val="uk-UA"/>
        </w:rPr>
      </w:pPr>
    </w:p>
    <w:p w:rsidR="008D2F70" w:rsidRDefault="008D2F70">
      <w:pPr>
        <w:rPr>
          <w:lang w:val="uk-UA"/>
        </w:rPr>
      </w:pPr>
    </w:p>
    <w:p w:rsidR="008D2F70" w:rsidRDefault="008D2F70">
      <w:pPr>
        <w:rPr>
          <w:lang w:val="uk-UA"/>
        </w:rPr>
      </w:pPr>
    </w:p>
    <w:p w:rsidR="008D2F70" w:rsidRDefault="008D2F70" w:rsidP="00B0681B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2F70" w:rsidRDefault="008D2F70" w:rsidP="00B0681B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2F70" w:rsidRPr="00712174" w:rsidRDefault="008D2F70" w:rsidP="00B0681B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174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8D2F70" w:rsidRPr="00712174" w:rsidRDefault="008D2F70" w:rsidP="00B0681B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174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____ жовтня</w:t>
      </w:r>
      <w:r w:rsidRPr="00712174">
        <w:rPr>
          <w:rFonts w:ascii="Times New Roman" w:hAnsi="Times New Roman"/>
          <w:sz w:val="28"/>
          <w:szCs w:val="28"/>
          <w:lang w:val="uk-UA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274 </w:t>
      </w:r>
      <w:r w:rsidRPr="00712174">
        <w:rPr>
          <w:rFonts w:ascii="Times New Roman" w:hAnsi="Times New Roman"/>
          <w:sz w:val="28"/>
          <w:szCs w:val="28"/>
          <w:lang w:val="uk-UA"/>
        </w:rPr>
        <w:t>-к</w:t>
      </w:r>
    </w:p>
    <w:p w:rsidR="008D2F70" w:rsidRDefault="008D2F70" w:rsidP="00B0681B">
      <w:pPr>
        <w:spacing w:line="276" w:lineRule="auto"/>
        <w:jc w:val="both"/>
        <w:rPr>
          <w:sz w:val="28"/>
          <w:lang w:val="uk-UA"/>
        </w:rPr>
      </w:pPr>
    </w:p>
    <w:p w:rsidR="008D2F70" w:rsidRPr="00B0681B" w:rsidRDefault="008D2F70" w:rsidP="00B0681B">
      <w:pPr>
        <w:spacing w:line="276" w:lineRule="auto"/>
        <w:jc w:val="both"/>
        <w:rPr>
          <w:sz w:val="28"/>
          <w:lang w:val="uk-UA"/>
        </w:rPr>
      </w:pPr>
      <w:r w:rsidRPr="00B0681B">
        <w:rPr>
          <w:sz w:val="28"/>
        </w:rPr>
        <w:t>Про прийняття</w:t>
      </w:r>
      <w:r>
        <w:rPr>
          <w:sz w:val="28"/>
          <w:lang w:val="uk-UA"/>
        </w:rPr>
        <w:t>НАУМОВА Анатолія</w:t>
      </w:r>
      <w:r w:rsidRPr="00B0681B">
        <w:rPr>
          <w:sz w:val="28"/>
        </w:rPr>
        <w:t xml:space="preserve"> на роботу </w:t>
      </w:r>
      <w:r w:rsidRPr="00B0681B">
        <w:rPr>
          <w:sz w:val="28"/>
          <w:lang w:val="uk-UA"/>
        </w:rPr>
        <w:t>за сумісництвом</w:t>
      </w:r>
    </w:p>
    <w:p w:rsidR="008D2F70" w:rsidRPr="00B0681B" w:rsidRDefault="008D2F70" w:rsidP="00B0681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2F70" w:rsidRPr="00712174" w:rsidRDefault="008D2F70" w:rsidP="00B0681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8D2F70" w:rsidRPr="00712174" w:rsidRDefault="008D2F70" w:rsidP="00B0681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Заступник  Арцизького міського голови</w:t>
      </w:r>
    </w:p>
    <w:p w:rsidR="008D2F70" w:rsidRPr="00712174" w:rsidRDefault="008D2F70" w:rsidP="00B0681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 xml:space="preserve"> __________         </w:t>
      </w:r>
      <w:r>
        <w:rPr>
          <w:sz w:val="28"/>
          <w:szCs w:val="28"/>
          <w:lang w:val="uk-UA"/>
        </w:rPr>
        <w:t xml:space="preserve">Оксана </w:t>
      </w:r>
      <w:r w:rsidRPr="00712174">
        <w:rPr>
          <w:sz w:val="28"/>
          <w:szCs w:val="28"/>
          <w:lang w:val="uk-UA"/>
        </w:rPr>
        <w:t>Стоянова</w:t>
      </w:r>
    </w:p>
    <w:p w:rsidR="008D2F70" w:rsidRPr="00712174" w:rsidRDefault="008D2F70" w:rsidP="00B0681B">
      <w:pPr>
        <w:rPr>
          <w:b/>
          <w:sz w:val="28"/>
          <w:szCs w:val="28"/>
          <w:lang w:val="uk-UA"/>
        </w:rPr>
      </w:pPr>
    </w:p>
    <w:p w:rsidR="008D2F70" w:rsidRPr="00712174" w:rsidRDefault="008D2F70" w:rsidP="00B0681B">
      <w:pPr>
        <w:rPr>
          <w:sz w:val="28"/>
          <w:szCs w:val="28"/>
          <w:lang w:val="uk-UA"/>
        </w:rPr>
      </w:pPr>
    </w:p>
    <w:p w:rsidR="008D2F70" w:rsidRPr="00712174" w:rsidRDefault="008D2F70" w:rsidP="00B0681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 юридичного відділу  міської ради</w:t>
      </w:r>
    </w:p>
    <w:p w:rsidR="008D2F70" w:rsidRPr="00712174" w:rsidRDefault="008D2F70" w:rsidP="00B0681B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__________         А</w:t>
      </w:r>
      <w:r>
        <w:rPr>
          <w:sz w:val="28"/>
          <w:szCs w:val="28"/>
          <w:lang w:val="uk-UA"/>
        </w:rPr>
        <w:t xml:space="preserve">настасія </w:t>
      </w:r>
      <w:r w:rsidRPr="00712174">
        <w:rPr>
          <w:sz w:val="28"/>
          <w:szCs w:val="28"/>
          <w:lang w:val="uk-UA"/>
        </w:rPr>
        <w:t>Станкова</w:t>
      </w:r>
    </w:p>
    <w:p w:rsidR="008D2F70" w:rsidRPr="00712174" w:rsidRDefault="008D2F70" w:rsidP="00B0681B">
      <w:pPr>
        <w:rPr>
          <w:sz w:val="28"/>
          <w:szCs w:val="28"/>
          <w:lang w:val="uk-UA"/>
        </w:rPr>
      </w:pPr>
    </w:p>
    <w:p w:rsidR="008D2F70" w:rsidRPr="00712174" w:rsidRDefault="008D2F70" w:rsidP="00B0681B">
      <w:pPr>
        <w:rPr>
          <w:sz w:val="28"/>
          <w:szCs w:val="28"/>
          <w:lang w:val="uk-UA"/>
        </w:rPr>
      </w:pPr>
    </w:p>
    <w:p w:rsidR="008D2F70" w:rsidRPr="00E05F39" w:rsidRDefault="008D2F70" w:rsidP="00B0681B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Начальник відділу бухгалтерського обліку, звітності та фінансов</w:t>
      </w:r>
      <w:r>
        <w:rPr>
          <w:sz w:val="28"/>
          <w:szCs w:val="28"/>
          <w:lang w:val="uk-UA"/>
        </w:rPr>
        <w:t xml:space="preserve">о-господарського забезпечення, </w:t>
      </w:r>
      <w:r w:rsidRPr="00E05F39">
        <w:rPr>
          <w:sz w:val="28"/>
          <w:szCs w:val="28"/>
          <w:lang w:val="uk-UA"/>
        </w:rPr>
        <w:t>головний бухгалтер</w:t>
      </w:r>
    </w:p>
    <w:p w:rsidR="008D2F70" w:rsidRPr="00E05F39" w:rsidRDefault="008D2F70" w:rsidP="00B0681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        Лариса </w:t>
      </w:r>
      <w:r w:rsidRPr="00E05F39">
        <w:rPr>
          <w:sz w:val="28"/>
          <w:szCs w:val="28"/>
          <w:lang w:val="uk-UA"/>
        </w:rPr>
        <w:t>Лабунець</w:t>
      </w:r>
    </w:p>
    <w:p w:rsidR="008D2F70" w:rsidRPr="00712174" w:rsidRDefault="008D2F70" w:rsidP="00B0681B">
      <w:pPr>
        <w:rPr>
          <w:lang w:val="uk-UA"/>
        </w:rPr>
      </w:pPr>
    </w:p>
    <w:p w:rsidR="008D2F70" w:rsidRPr="00712174" w:rsidRDefault="008D2F70" w:rsidP="00B0681B">
      <w:pPr>
        <w:rPr>
          <w:lang w:val="uk-UA"/>
        </w:rPr>
      </w:pPr>
    </w:p>
    <w:p w:rsidR="008D2F70" w:rsidRPr="00712174" w:rsidRDefault="008D2F70" w:rsidP="00B0681B">
      <w:pPr>
        <w:rPr>
          <w:sz w:val="24"/>
          <w:szCs w:val="24"/>
          <w:lang w:val="uk-UA"/>
        </w:rPr>
      </w:pPr>
    </w:p>
    <w:p w:rsidR="008D2F70" w:rsidRPr="00712174" w:rsidRDefault="008D2F70" w:rsidP="00180D50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відділу організаційної та кадрової роботи міської ради</w:t>
      </w:r>
    </w:p>
    <w:p w:rsidR="008D2F70" w:rsidRPr="00712174" w:rsidRDefault="008D2F70" w:rsidP="00180D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ab/>
        <w:t xml:space="preserve">        Інеса </w:t>
      </w:r>
      <w:r w:rsidRPr="00712174">
        <w:rPr>
          <w:sz w:val="28"/>
          <w:szCs w:val="28"/>
          <w:lang w:val="uk-UA"/>
        </w:rPr>
        <w:t>Стойкова</w:t>
      </w:r>
    </w:p>
    <w:p w:rsidR="008D2F70" w:rsidRPr="00712174" w:rsidRDefault="008D2F70" w:rsidP="00B0681B">
      <w:pPr>
        <w:rPr>
          <w:lang w:val="uk-UA"/>
        </w:rPr>
      </w:pPr>
    </w:p>
    <w:p w:rsidR="008D2F70" w:rsidRPr="00712174" w:rsidRDefault="008D2F70" w:rsidP="00B0681B">
      <w:pPr>
        <w:rPr>
          <w:lang w:val="uk-UA"/>
        </w:rPr>
      </w:pPr>
    </w:p>
    <w:p w:rsidR="008D2F70" w:rsidRPr="00712174" w:rsidRDefault="008D2F70" w:rsidP="00B0681B">
      <w:pPr>
        <w:rPr>
          <w:lang w:val="uk-UA"/>
        </w:rPr>
      </w:pPr>
    </w:p>
    <w:p w:rsidR="008D2F70" w:rsidRPr="00712174" w:rsidRDefault="008D2F70" w:rsidP="00B0681B">
      <w:pPr>
        <w:rPr>
          <w:lang w:val="uk-UA"/>
        </w:rPr>
      </w:pPr>
    </w:p>
    <w:p w:rsidR="008D2F70" w:rsidRPr="00712174" w:rsidRDefault="008D2F70" w:rsidP="00B0681B">
      <w:pPr>
        <w:rPr>
          <w:lang w:val="uk-UA"/>
        </w:rPr>
      </w:pPr>
    </w:p>
    <w:p w:rsidR="008D2F70" w:rsidRPr="00712174" w:rsidRDefault="008D2F70" w:rsidP="00B0681B">
      <w:pPr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міської ради</w:t>
      </w:r>
    </w:p>
    <w:p w:rsidR="008D2F70" w:rsidRPr="00712174" w:rsidRDefault="008D2F70" w:rsidP="00B0681B">
      <w:pPr>
        <w:rPr>
          <w:lang w:val="uk-UA"/>
        </w:rPr>
      </w:pPr>
    </w:p>
    <w:p w:rsidR="008D2F70" w:rsidRPr="002A2446" w:rsidRDefault="008D2F70" w:rsidP="00B0681B">
      <w:pPr>
        <w:rPr>
          <w:lang w:val="uk-UA"/>
        </w:rPr>
      </w:pPr>
    </w:p>
    <w:p w:rsidR="008D2F70" w:rsidRPr="00CE6712" w:rsidRDefault="008D2F70">
      <w:pPr>
        <w:rPr>
          <w:lang w:val="uk-UA"/>
        </w:rPr>
      </w:pPr>
    </w:p>
    <w:sectPr w:rsidR="008D2F70" w:rsidRPr="00CE6712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6712"/>
    <w:rsid w:val="00032A8A"/>
    <w:rsid w:val="000917CC"/>
    <w:rsid w:val="00151D1D"/>
    <w:rsid w:val="001644A9"/>
    <w:rsid w:val="00180D50"/>
    <w:rsid w:val="001C3BC8"/>
    <w:rsid w:val="002A2446"/>
    <w:rsid w:val="00360733"/>
    <w:rsid w:val="00364B8E"/>
    <w:rsid w:val="00416980"/>
    <w:rsid w:val="005362F3"/>
    <w:rsid w:val="00541AF3"/>
    <w:rsid w:val="00552398"/>
    <w:rsid w:val="005F3AE7"/>
    <w:rsid w:val="0068583E"/>
    <w:rsid w:val="00690794"/>
    <w:rsid w:val="00712174"/>
    <w:rsid w:val="00716904"/>
    <w:rsid w:val="0078194E"/>
    <w:rsid w:val="007C1FD8"/>
    <w:rsid w:val="007D6FA6"/>
    <w:rsid w:val="00814652"/>
    <w:rsid w:val="00881A78"/>
    <w:rsid w:val="008D2F70"/>
    <w:rsid w:val="0094337A"/>
    <w:rsid w:val="009F265C"/>
    <w:rsid w:val="00A31CA9"/>
    <w:rsid w:val="00B0681B"/>
    <w:rsid w:val="00C230F4"/>
    <w:rsid w:val="00C65763"/>
    <w:rsid w:val="00C86D81"/>
    <w:rsid w:val="00C93893"/>
    <w:rsid w:val="00CE6712"/>
    <w:rsid w:val="00D82C52"/>
    <w:rsid w:val="00DB43FD"/>
    <w:rsid w:val="00E01777"/>
    <w:rsid w:val="00E05F39"/>
    <w:rsid w:val="00EA4FCE"/>
    <w:rsid w:val="00F91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71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6712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9433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6712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4337A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Title">
    <w:name w:val="Title"/>
    <w:basedOn w:val="Normal"/>
    <w:link w:val="TitleChar"/>
    <w:uiPriority w:val="99"/>
    <w:qFormat/>
    <w:rsid w:val="0094337A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4337A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4337A"/>
    <w:pPr>
      <w:jc w:val="center"/>
    </w:pPr>
    <w:rPr>
      <w:sz w:val="32"/>
      <w:lang w:val="uk-U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337A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4337A"/>
    <w:pPr>
      <w:widowControl w:val="0"/>
      <w:ind w:left="720"/>
      <w:contextualSpacing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BodyText">
    <w:name w:val="Body Text"/>
    <w:basedOn w:val="Normal"/>
    <w:link w:val="BodyTextChar"/>
    <w:uiPriority w:val="99"/>
    <w:rsid w:val="00CE6712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E6712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46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4652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B0681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268</Words>
  <Characters>1531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2021-10-20T08:09:00Z</cp:lastPrinted>
  <dcterms:created xsi:type="dcterms:W3CDTF">2020-12-23T08:39:00Z</dcterms:created>
  <dcterms:modified xsi:type="dcterms:W3CDTF">2022-01-12T08:09:00Z</dcterms:modified>
</cp:coreProperties>
</file>